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Daventry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Daventry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Daventry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Daventry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Daventry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Daventry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Daventry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Daventry is estimated to be </w:t>
      </w:r>
      <w:r w:rsidRPr="00773DF7">
        <w:rPr>
          <w:rFonts w:ascii="Libre Franklin Light" w:eastAsia="Times New Roman" w:hAnsi="Libre Franklin Light" w:cs="Calibri Light"/>
          <w:b/>
          <w:bCs/>
          <w:color w:val="C45911" w:themeColor="accent2" w:themeShade="BF"/>
        </w:rPr>
        <w:t xml:space="preserve">£1,026,685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Daventry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Daventry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Daventry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Daventry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vent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Daventry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vent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Daventry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Daventry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vent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Daventry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Daventry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Daventry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Daventry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Daventry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Daventry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£1,026,685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Daventry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£345,841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£24,775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£12,775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£619,603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£1,026,685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Daventry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Daventry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Daventry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Daventry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Daventry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Daventry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Daventry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Daventry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Daventry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Daventry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Daventry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Daventry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C1511D4-BD05-4A36-8BBE-55A8762221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